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5E059" w14:textId="77C44288" w:rsidR="009A65C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395CE1">
        <w:rPr>
          <w:rFonts w:cs="Arial"/>
          <w:b/>
          <w:sz w:val="24"/>
          <w:szCs w:val="24"/>
        </w:rPr>
        <w:t>109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5</w:t>
      </w:r>
      <w:r w:rsidR="00972737">
        <w:rPr>
          <w:rFonts w:eastAsia="SimSun"/>
          <w:b/>
          <w:i/>
          <w:sz w:val="28"/>
          <w:lang w:val="en-US" w:eastAsia="zh-CN"/>
        </w:rPr>
        <w:t>5618</w:t>
      </w:r>
    </w:p>
    <w:p w14:paraId="68AC97E5" w14:textId="743010B8" w:rsidR="00395CE1" w:rsidRDefault="00395CE1" w:rsidP="00395CE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1" w:name="_Hlk157154434"/>
      <w:r>
        <w:rPr>
          <w:rFonts w:ascii="Arial" w:hAnsi="Arial" w:cs="Arial"/>
          <w:b/>
          <w:bCs/>
          <w:sz w:val="24"/>
          <w:lang w:val="it-IT"/>
        </w:rPr>
        <w:t>Dallas, US, 17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21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Nov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5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A65C5" w14:paraId="7AA0896D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6F5B152" w14:textId="77777777" w:rsidR="009A65C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14</w:t>
            </w:r>
            <w:r>
              <w:rPr>
                <w:i/>
                <w:sz w:val="14"/>
              </w:rPr>
              <w:t>.0</w:t>
            </w:r>
          </w:p>
        </w:tc>
      </w:tr>
      <w:tr w:rsidR="009A65C5" w14:paraId="531DC22B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175A" w14:textId="77777777" w:rsidR="009A65C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9A65C5" w14:paraId="32D3B22F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37AEC9CF" w14:textId="77777777" w:rsidR="009A65C5" w:rsidRDefault="009A65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780CA0A" w14:textId="77777777" w:rsidR="009A65C5" w:rsidRDefault="009A65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65C5" w14:paraId="568A93E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772A9" w14:textId="77777777" w:rsidR="009A65C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C96F" w14:textId="08DED3E7" w:rsidR="009A65C5" w:rsidRDefault="00972737">
            <w:pPr>
              <w:pStyle w:val="CRCoverPage"/>
              <w:spacing w:after="0"/>
              <w:ind w:left="100"/>
            </w:pPr>
            <w:r w:rsidRPr="00972737">
              <w:t>PRD21 CDS: NR FR1 FDD band n110</w:t>
            </w:r>
          </w:p>
        </w:tc>
      </w:tr>
      <w:tr w:rsidR="009A65C5" w14:paraId="61EEE41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D58999A" w14:textId="77777777" w:rsidR="009A65C5" w:rsidRDefault="009A65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6B096184" w14:textId="77777777" w:rsidR="009A65C5" w:rsidRDefault="009A65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65C5" w14:paraId="08308ADA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B1FA63" w14:textId="77777777" w:rsidR="009A65C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5ADF773D" w14:textId="447D723B" w:rsidR="009A65C5" w:rsidRDefault="00395CE1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9EE3FBE" w14:textId="77777777" w:rsidR="009A65C5" w:rsidRDefault="009A65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4103B08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58809" w14:textId="7CF8C720" w:rsidR="009A65C5" w:rsidRDefault="00395CE1">
            <w:pPr>
              <w:pStyle w:val="CRCoverPage"/>
              <w:spacing w:after="0"/>
              <w:ind w:left="100"/>
            </w:pPr>
            <w:r w:rsidRPr="002263C7">
              <w:rPr>
                <w:noProof/>
              </w:rPr>
              <w:fldChar w:fldCharType="begin"/>
            </w:r>
            <w:r w:rsidRPr="002263C7">
              <w:rPr>
                <w:noProof/>
              </w:rPr>
              <w:instrText xml:space="preserve"> DOCPROPERTY  ResDate  \* MERGEFORMAT </w:instrText>
            </w:r>
            <w:r w:rsidRPr="002263C7">
              <w:rPr>
                <w:noProof/>
              </w:rPr>
              <w:fldChar w:fldCharType="separate"/>
            </w:r>
            <w:r w:rsidRPr="002263C7">
              <w:rPr>
                <w:noProof/>
              </w:rPr>
              <w:t>2025-</w:t>
            </w:r>
            <w:r>
              <w:rPr>
                <w:noProof/>
              </w:rPr>
              <w:t>1</w:t>
            </w:r>
            <w:r w:rsidR="009401BF">
              <w:rPr>
                <w:noProof/>
              </w:rPr>
              <w:t>1</w:t>
            </w:r>
            <w:r w:rsidRPr="002263C7">
              <w:rPr>
                <w:noProof/>
              </w:rPr>
              <w:t>-</w:t>
            </w:r>
            <w:r w:rsidRPr="002263C7">
              <w:rPr>
                <w:noProof/>
              </w:rPr>
              <w:fldChar w:fldCharType="end"/>
            </w:r>
            <w:r w:rsidR="008315E9">
              <w:rPr>
                <w:noProof/>
              </w:rPr>
              <w:t>20</w:t>
            </w:r>
          </w:p>
        </w:tc>
      </w:tr>
    </w:tbl>
    <w:p w14:paraId="494B8EE8" w14:textId="77777777" w:rsidR="009A65C5" w:rsidRDefault="009A65C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9A65C5" w14:paraId="4819FE46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72B63F95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54B22725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194A58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4EA04719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5D4765A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2CD469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0A96878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83CA12B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8FFAB04" w14:textId="77777777" w:rsidR="009A65C5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507B5D" w14:textId="1EDAAE82" w:rsidR="009A65C5" w:rsidRDefault="00B026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0199807F" w14:textId="77777777" w:rsidR="009A65C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E33637" w14:textId="466583A6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A3D10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6C932C4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BDB2B27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2134578" w14:textId="77777777" w:rsidR="009A65C5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5CDF51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0DEFEE49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95216A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2FB082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1F3D2E0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515F9A7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17176A7D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85D09A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24497B55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20D2FFD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3EF6DB0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21E8FDA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91C7D65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250348E9" w14:textId="77777777" w:rsidR="009A65C5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10D57C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42DAAA6C" w14:textId="77777777" w:rsidR="009A65C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C8C9CC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F28BC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01FFC90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257B787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A2870EF" w14:textId="77777777" w:rsidR="009A65C5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81782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0DECA17B" w14:textId="77777777" w:rsidR="009A65C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FBAFA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8E1D1D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4EC7428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CCF4C02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7A3D35A" w14:textId="77777777" w:rsidR="009A65C5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F00061" w14:textId="3F7849A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7C4B7D86" w14:textId="77777777" w:rsidR="009A65C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1B7A48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2F1F0E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7616485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D4F811E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E193A74" w14:textId="77777777" w:rsidR="009A65C5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E47D30" w14:textId="04AE570D" w:rsidR="009A65C5" w:rsidRDefault="00B026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0A35674" w14:textId="77777777" w:rsidR="009A65C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388CE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83A324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5C3D333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FE2D8AC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4C9F2403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03565A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6B8973FC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3336CDB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36E3CD06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0EA3B30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2E3F073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D8C2937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162116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D001772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902AB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C347BB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63E1575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9177174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368302D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0D21A9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13F24" w14:textId="77777777" w:rsidR="009A65C5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2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2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700D64" w14:textId="669B650B" w:rsidR="009A65C5" w:rsidRDefault="00B026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BE697A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498B8E9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6E0A5A2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33F0974" w14:textId="77777777" w:rsidR="009A65C5" w:rsidRDefault="0000000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5A5333" w14:textId="2F4E36DC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8369DE0" w14:textId="77777777" w:rsidR="009A65C5" w:rsidRDefault="009A65C5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537CC2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E5E4E8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49C4676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9EA2FDE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783B1889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E29252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5B82F380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41AD6953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EBF44C4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ABDDA16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0645163" w14:textId="77777777" w:rsidR="009A65C5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D3F73DF" w14:textId="77777777" w:rsidR="00B026B4" w:rsidRPr="009828DB" w:rsidRDefault="00B026B4" w:rsidP="00B026B4">
            <w:pPr>
              <w:pStyle w:val="CRCoverPage"/>
              <w:spacing w:after="0"/>
            </w:pPr>
            <w:r w:rsidRPr="00855A1B">
              <w:t xml:space="preserve">NR FR1 FDD </w:t>
            </w:r>
            <w:r>
              <w:t xml:space="preserve">band </w:t>
            </w:r>
            <w:r w:rsidRPr="00826093">
              <w:t>n</w:t>
            </w:r>
            <w:r>
              <w:t>110</w:t>
            </w:r>
            <w:r w:rsidRPr="00826093">
              <w:t xml:space="preserve"> CBW (3)</w:t>
            </w:r>
          </w:p>
          <w:p w14:paraId="6393232C" w14:textId="309EF590" w:rsidR="009A65C5" w:rsidRDefault="009A65C5" w:rsidP="00B37C14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EB93184" w14:textId="77777777" w:rsidR="009A65C5" w:rsidRDefault="009A65C5">
            <w:pPr>
              <w:pStyle w:val="CRCoverPage"/>
              <w:spacing w:after="0"/>
            </w:pPr>
          </w:p>
        </w:tc>
      </w:tr>
      <w:tr w:rsidR="009A65C5" w14:paraId="3A5415C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4AE5CDC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02D373F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1AD1EC4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982057D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3C1986C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5908FFB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6D511F8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771F2F48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0265D558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7B651E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487203C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76420338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9467E9F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3074789F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F4443F3" w14:textId="77777777" w:rsidR="009A65C5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EFB976" w14:textId="77777777" w:rsidR="009A65C5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FAACB32" w14:textId="77777777" w:rsidR="009A65C5" w:rsidRDefault="009A65C5">
            <w:pPr>
              <w:pStyle w:val="CRCoverPage"/>
              <w:spacing w:after="0"/>
            </w:pPr>
          </w:p>
        </w:tc>
      </w:tr>
      <w:tr w:rsidR="009A65C5" w14:paraId="26E57116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5D82752D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70D626AC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9680D4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2D93808" w14:textId="77777777" w:rsidR="009A65C5" w:rsidRDefault="009A65C5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22475DC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4B303202" w14:textId="77777777" w:rsidR="009A65C5" w:rsidRDefault="009A65C5">
      <w:pPr>
        <w:pStyle w:val="CRCoverPage"/>
        <w:rPr>
          <w:lang w:val="en-US"/>
        </w:rPr>
      </w:pPr>
    </w:p>
    <w:sectPr w:rsidR="009A65C5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CBAAE" w14:textId="77777777" w:rsidR="00CF646B" w:rsidRDefault="00CF646B">
      <w:pPr>
        <w:spacing w:after="0"/>
      </w:pPr>
      <w:r>
        <w:separator/>
      </w:r>
    </w:p>
  </w:endnote>
  <w:endnote w:type="continuationSeparator" w:id="0">
    <w:p w14:paraId="0D2C5C7A" w14:textId="77777777" w:rsidR="00CF646B" w:rsidRDefault="00CF64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5BEC3" w14:textId="77777777" w:rsidR="009A65C5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519A6" w14:textId="77777777" w:rsidR="00CF646B" w:rsidRDefault="00CF646B">
      <w:pPr>
        <w:spacing w:after="0"/>
      </w:pPr>
      <w:r>
        <w:separator/>
      </w:r>
    </w:p>
  </w:footnote>
  <w:footnote w:type="continuationSeparator" w:id="0">
    <w:p w14:paraId="7ABD31BC" w14:textId="77777777" w:rsidR="00CF646B" w:rsidRDefault="00CF64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8FC9E" w14:textId="77777777" w:rsidR="009A65C5" w:rsidRDefault="009A65C5">
    <w:pPr>
      <w:pStyle w:val="Header"/>
    </w:pPr>
  </w:p>
  <w:p w14:paraId="213009A6" w14:textId="77777777" w:rsidR="009A65C5" w:rsidRDefault="009A65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61575585">
    <w:abstractNumId w:val="3"/>
  </w:num>
  <w:num w:numId="2" w16cid:durableId="78067615">
    <w:abstractNumId w:val="5"/>
  </w:num>
  <w:num w:numId="3" w16cid:durableId="449782359">
    <w:abstractNumId w:val="1"/>
  </w:num>
  <w:num w:numId="4" w16cid:durableId="1367637695">
    <w:abstractNumId w:val="4"/>
  </w:num>
  <w:num w:numId="5" w16cid:durableId="629436766">
    <w:abstractNumId w:val="14"/>
  </w:num>
  <w:num w:numId="6" w16cid:durableId="1796829879">
    <w:abstractNumId w:val="2"/>
  </w:num>
  <w:num w:numId="7" w16cid:durableId="224950857">
    <w:abstractNumId w:val="10"/>
  </w:num>
  <w:num w:numId="8" w16cid:durableId="659889013">
    <w:abstractNumId w:val="7"/>
  </w:num>
  <w:num w:numId="9" w16cid:durableId="915674348">
    <w:abstractNumId w:val="13"/>
  </w:num>
  <w:num w:numId="10" w16cid:durableId="104421208">
    <w:abstractNumId w:val="15"/>
  </w:num>
  <w:num w:numId="11" w16cid:durableId="550583083">
    <w:abstractNumId w:val="16"/>
  </w:num>
  <w:num w:numId="12" w16cid:durableId="2072805286">
    <w:abstractNumId w:val="8"/>
  </w:num>
  <w:num w:numId="13" w16cid:durableId="376509229">
    <w:abstractNumId w:val="9"/>
  </w:num>
  <w:num w:numId="14" w16cid:durableId="972368507">
    <w:abstractNumId w:val="6"/>
  </w:num>
  <w:num w:numId="15" w16cid:durableId="1695614079">
    <w:abstractNumId w:val="12"/>
  </w:num>
  <w:num w:numId="16" w16cid:durableId="346756525">
    <w:abstractNumId w:val="0"/>
  </w:num>
  <w:num w:numId="17" w16cid:durableId="10991361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2A66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C6DC5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2E49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CE1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15E9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1BF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2737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5C5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26B4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14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347F0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46B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1526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2775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0F6F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0AE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3F7B"/>
    <w:rsid w:val="00FF443A"/>
    <w:rsid w:val="00FF73C3"/>
    <w:rsid w:val="01D03BDE"/>
    <w:rsid w:val="03442B37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D14373"/>
  <w15:docId w15:val="{EE788300-754D-46D7-844B-C36CB8FB1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395CE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103</Words>
  <Characters>589</Characters>
  <Application>Microsoft Office Word</Application>
  <DocSecurity>0</DocSecurity>
  <Lines>4</Lines>
  <Paragraphs>1</Paragraphs>
  <ScaleCrop>false</ScaleCrop>
  <Company>ETSI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Tuomo Saynajakangas (Nokia)</cp:lastModifiedBy>
  <cp:revision>2</cp:revision>
  <cp:lastPrinted>2020-02-05T15:54:00Z</cp:lastPrinted>
  <dcterms:created xsi:type="dcterms:W3CDTF">2025-11-19T15:44:00Z</dcterms:created>
  <dcterms:modified xsi:type="dcterms:W3CDTF">2025-11-19T15:44:00Z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5F133969F5174089B4FEFD2859ECAD59_13</vt:lpwstr>
  </property>
  <property fmtid="{D5CDD505-2E9C-101B-9397-08002B2CF9AE}" pid="4" name="ContentTypeId">
    <vt:lpwstr>0x0101003AA7AC0C743A294CADF60F661720E3E6</vt:lpwstr>
  </property>
</Properties>
</file>